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B10E3" w:rsidTr="00CB10E3" w14:paraId="4A6A12D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10E3" w:rsidRDefault="00CB10E3" w14:paraId="5B18A021" w14:textId="4AE5D95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10E3" w:rsidRDefault="00CB10E3" w14:paraId="5AC3F18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B10E3" w:rsidRDefault="00CB10E3" w14:paraId="2A156BD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B10E3" w:rsidRDefault="00CB10E3" w14:paraId="12D7AA0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B10E3" w:rsidRDefault="00CB10E3" w14:paraId="76A246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B10E3" w:rsidP="00CB10E3" w:rsidRDefault="00CB10E3" w14:paraId="6260D53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B10E3" w:rsidP="00CB10E3" w:rsidRDefault="00CB10E3" w14:paraId="37E13B8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B10E3" w:rsidP="00CB10E3" w:rsidRDefault="00CB10E3" w14:paraId="56B6B1D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St-2708/2019</w:t>
      </w:r>
    </w:p>
    <w:p w:rsidR="00CB10E3" w:rsidP="00CB10E3" w:rsidRDefault="00CB10E3" w14:paraId="39D17D97" w14:textId="77777777">
      <w:pPr>
        <w:tabs>
          <w:tab w:val="left" w:pos="709"/>
        </w:tabs>
      </w:pPr>
      <w:r>
        <w:t xml:space="preserve"> </w:t>
      </w:r>
    </w:p>
    <w:p w:rsidR="00CB10E3" w:rsidP="00CB10E3" w:rsidRDefault="00CB10E3" w14:paraId="34CBE6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B10E3" w:rsidP="00CB10E3" w:rsidRDefault="00CB10E3" w14:paraId="0D5DF0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B10E3" w:rsidP="00CB10E3" w:rsidRDefault="00CB10E3" w14:paraId="67D34942" w14:textId="77777777">
      <w:pPr>
        <w:tabs>
          <w:tab w:val="left" w:pos="709"/>
        </w:tabs>
      </w:pPr>
    </w:p>
    <w:p w:rsidR="00CB10E3" w:rsidP="00CB10E3" w:rsidRDefault="00CB10E3" w14:paraId="2FAE46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B10E3" w:rsidP="00CB10E3" w:rsidRDefault="00CB10E3" w14:paraId="4BC777C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B10E3" w:rsidP="00CB10E3" w:rsidRDefault="00CB10E3" w14:paraId="3E4AED0D" w14:textId="77777777">
      <w:pPr>
        <w:tabs>
          <w:tab w:val="left" w:pos="709"/>
        </w:tabs>
      </w:pPr>
    </w:p>
    <w:p w:rsidR="00CB10E3" w:rsidP="00CB10E3" w:rsidRDefault="00CB10E3" w14:paraId="5B74EAC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B10E3" w:rsidP="00CB10E3" w:rsidRDefault="00CB10E3" w14:paraId="2F60CDE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B10E3" w:rsidP="00CB10E3" w:rsidRDefault="00CB10E3" w14:paraId="2FC90F4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B10E3" w:rsidP="00CB10E3" w:rsidRDefault="00CB10E3" w14:paraId="4F5C259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B10E3" w:rsidP="00CB10E3" w:rsidRDefault="00CB10E3" w14:paraId="1D1B8D18" w14:textId="77777777">
      <w:pPr>
        <w:tabs>
          <w:tab w:val="left" w:pos="709"/>
        </w:tabs>
      </w:pPr>
    </w:p>
    <w:p w:rsidR="00CB10E3" w:rsidP="00CB10E3" w:rsidRDefault="00CB10E3" w14:paraId="450086C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B10E3" w:rsidP="00CB10E3" w:rsidRDefault="00CB10E3" w14:paraId="403EFE1F" w14:textId="77777777">
      <w:pPr>
        <w:tabs>
          <w:tab w:val="left" w:pos="709"/>
        </w:tabs>
        <w:jc w:val="both"/>
      </w:pPr>
    </w:p>
    <w:p w:rsidR="00CB10E3" w:rsidP="00CB10E3" w:rsidRDefault="00CB10E3" w14:paraId="4BA7BAD6" w14:textId="77777777">
      <w:pPr>
        <w:tabs>
          <w:tab w:val="left" w:pos="709"/>
        </w:tabs>
      </w:pPr>
      <w:r>
        <w:t xml:space="preserve"> </w:t>
      </w:r>
      <w:r>
        <w:tab/>
        <w:t>17. St-2708/2019</w:t>
      </w:r>
    </w:p>
    <w:p w:rsidR="00CB10E3" w:rsidP="00CB10E3" w:rsidRDefault="00CB10E3" w14:paraId="7CB779D5" w14:textId="77777777">
      <w:pPr>
        <w:tabs>
          <w:tab w:val="left" w:pos="709"/>
        </w:tabs>
      </w:pPr>
    </w:p>
    <w:p w:rsidR="00CB10E3" w:rsidP="00CB10E3" w:rsidRDefault="00CB10E3" w14:paraId="25C9D54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B10E3" w:rsidP="00CB10E3" w:rsidRDefault="00CB10E3" w14:paraId="4B07795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B10E3" w:rsidP="00CB10E3" w:rsidRDefault="00CB10E3" w14:paraId="78C66D5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B10E3" w:rsidP="00CB10E3" w:rsidRDefault="00CB10E3" w14:paraId="6F5EB7E4" w14:textId="77777777">
      <w:pPr>
        <w:tabs>
          <w:tab w:val="left" w:pos="709"/>
        </w:tabs>
        <w:ind w:firstLine="708"/>
        <w:jc w:val="both"/>
      </w:pPr>
    </w:p>
    <w:p w:rsidR="00CB10E3" w:rsidP="00CB10E3" w:rsidRDefault="00CB10E3" w14:paraId="1FC192B4" w14:textId="77777777">
      <w:pPr>
        <w:tabs>
          <w:tab w:val="left" w:pos="709"/>
        </w:tabs>
        <w:jc w:val="both"/>
      </w:pPr>
      <w:r>
        <w:t xml:space="preserve">protiv </w:t>
      </w:r>
    </w:p>
    <w:p w:rsidR="00CB10E3" w:rsidP="00CB10E3" w:rsidRDefault="00CB10E3" w14:paraId="6025B40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B10E3" w:rsidP="00CB10E3" w:rsidRDefault="00CB10E3" w14:paraId="2177F93D" w14:textId="77777777">
      <w:pPr>
        <w:tabs>
          <w:tab w:val="left" w:pos="709"/>
        </w:tabs>
        <w:ind w:left="708"/>
        <w:jc w:val="both"/>
      </w:pPr>
      <w:r>
        <w:tab/>
        <w:t xml:space="preserve">SHOE RESTORE j.d.o.o. za trgovinu i usluge, Zagreb, Ilica 33, </w:t>
      </w:r>
    </w:p>
    <w:p w:rsidR="00CB10E3" w:rsidP="00CB10E3" w:rsidRDefault="00CB10E3" w14:paraId="12A14F56" w14:textId="77777777">
      <w:pPr>
        <w:tabs>
          <w:tab w:val="left" w:pos="709"/>
        </w:tabs>
        <w:ind w:left="708"/>
        <w:jc w:val="both"/>
      </w:pPr>
      <w:r>
        <w:t>OIB: 07026992953</w:t>
      </w:r>
    </w:p>
    <w:p w:rsidR="00CB10E3" w:rsidP="00CB10E3" w:rsidRDefault="00CB10E3" w14:paraId="516D563B" w14:textId="77777777">
      <w:pPr>
        <w:tabs>
          <w:tab w:val="left" w:pos="709"/>
        </w:tabs>
        <w:ind w:left="708"/>
        <w:jc w:val="both"/>
      </w:pPr>
    </w:p>
    <w:p w:rsidR="00CB10E3" w:rsidP="00CB10E3" w:rsidRDefault="00CB10E3" w14:paraId="6A91F3E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B10E3" w:rsidP="00CB10E3" w:rsidRDefault="00CB10E3" w14:paraId="7C475A14" w14:textId="77777777">
      <w:pPr>
        <w:tabs>
          <w:tab w:val="left" w:pos="709"/>
        </w:tabs>
        <w:jc w:val="both"/>
      </w:pPr>
    </w:p>
    <w:p w:rsidR="00CB10E3" w:rsidP="00CB10E3" w:rsidRDefault="00CB10E3" w14:paraId="5857BE0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B10E3" w:rsidP="00CB10E3" w:rsidRDefault="00CB10E3" w14:paraId="3923049D" w14:textId="77777777">
      <w:pPr>
        <w:tabs>
          <w:tab w:val="left" w:pos="709"/>
        </w:tabs>
      </w:pPr>
    </w:p>
    <w:p w:rsidR="00CB10E3" w:rsidP="00CB10E3" w:rsidRDefault="00CB10E3" w14:paraId="0F74D99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B10E3" w:rsidP="00CB10E3" w:rsidRDefault="00CB10E3" w14:paraId="10CC7EE7" w14:textId="77777777">
      <w:pPr>
        <w:tabs>
          <w:tab w:val="left" w:pos="709"/>
        </w:tabs>
      </w:pPr>
    </w:p>
    <w:p w:rsidR="00CB10E3" w:rsidP="00CB10E3" w:rsidRDefault="00CB10E3" w14:paraId="102D1FD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B10E3" w:rsidP="00CB10E3" w:rsidRDefault="00CB10E3" w14:paraId="2E2C20C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B10E3" w:rsidP="00CB10E3" w:rsidRDefault="00CB10E3" w14:paraId="6DF139D1" w14:textId="77777777">
      <w:pPr>
        <w:tabs>
          <w:tab w:val="left" w:pos="709"/>
        </w:tabs>
      </w:pPr>
    </w:p>
    <w:p w:rsidR="00CB10E3" w:rsidP="00CB10E3" w:rsidRDefault="00CB10E3" w14:paraId="5A43FF7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F1E805" w14:textId="01F1E805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B10E3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B10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10E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10E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10E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10E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B10E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0E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B10E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1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0E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0E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0E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0E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B10E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10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0E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814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St-2708/2019</izvorni_sadrzaj>
    <derivirana_varijabla naziv="DomainObject.Predmet.OznakaBroj_1">St-2708/2019</derivirana_varijabla>
  </DomainObject.Predmet.OznakaBroj>
  <DomainObject.Predmet.OznakaBrojOptuznogAkta>
    <izvorni_sadrzaj>04-06-19-4736</izvorni_sadrzaj>
    <derivirana_varijabla naziv="DomainObject.Predmet.OznakaBrojOptuznogAkta_1">04-06-19-4736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SHOE RESTORE j.d.o.o. za trgovinu i usluge</izvorni_sadrzaj>
    <derivirana_varijabla naziv="DomainObject.Predmet.ProtustrankaFormated_1">  SHOE RESTORE j.d.o.o. za trgovinu i usluge</derivirana_varijabla>
  </DomainObject.Predmet.ProtustrankaFormated>
  <DomainObject.Predmet.ProtustrankaFormatedOIB>
    <izvorni_sadrzaj>  SHOE RESTORE j.d.o.o. za trgovinu i usluge, OIB 07026992953</izvorni_sadrzaj>
    <derivirana_varijabla naziv="DomainObject.Predmet.ProtustrankaFormatedOIB_1">  SHOE RESTORE j.d.o.o. za trgovinu i usluge, OIB 07026992953</derivirana_varijabla>
  </DomainObject.Predmet.ProtustrankaFormatedOIB>
  <DomainObject.Predmet.ProtustrankaFormatedWithAdress>
    <izvorni_sadrzaj> SHOE RESTORE j.d.o.o. za trgovinu i usluge, Ilica 33, 10000 Zagreb</izvorni_sadrzaj>
    <derivirana_varijabla naziv="DomainObject.Predmet.ProtustrankaFormatedWithAdress_1"> SHOE RESTORE j.d.o.o. za trgovinu i usluge, Ilica 33, 10000 Zagreb</derivirana_varijabla>
  </DomainObject.Predmet.ProtustrankaFormatedWithAdress>
  <DomainObject.Predmet.ProtustrankaFormatedWithAdressOIB>
    <izvorni_sadrzaj> SHOE RESTORE j.d.o.o. za trgovinu i usluge, OIB 07026992953, Ilica 33, 10000 Zagreb</izvorni_sadrzaj>
    <derivirana_varijabla naziv="DomainObject.Predmet.ProtustrankaFormatedWithAdressOIB_1"> SHOE RESTORE j.d.o.o. za trgovinu i usluge, OIB 07026992953, Ilica 33, 10000 Zagreb</derivirana_varijabla>
  </DomainObject.Predmet.ProtustrankaFormatedWithAdressOIB>
  <DomainObject.Predmet.ProtustrankaWithAdress>
    <izvorni_sadrzaj>SHOE RESTORE j.d.o.o. za trgovinu i usluge Ilica 33, 10000 Zagreb</izvorni_sadrzaj>
    <derivirana_varijabla naziv="DomainObject.Predmet.ProtustrankaWithAdress_1">SHOE RESTORE j.d.o.o. za trgovinu i usluge Ilica 33, 10000 Zagreb</derivirana_varijabla>
  </DomainObject.Predmet.ProtustrankaWithAdress>
  <DomainObject.Predmet.ProtustrankaWithAdressOIB>
    <izvorni_sadrzaj>SHOE RESTORE j.d.o.o. za trgovinu i usluge, OIB 07026992953, Ilica 33, 10000 Zagreb</izvorni_sadrzaj>
    <derivirana_varijabla naziv="DomainObject.Predmet.ProtustrankaWithAdressOIB_1">SHOE RESTORE j.d.o.o. za trgovinu i usluge, OIB 07026992953, Ilica 33, 10000 Zagreb</derivirana_varijabla>
  </DomainObject.Predmet.ProtustrankaWithAdressOIB>
  <DomainObject.Predmet.ProtustrankaNazivFormated>
    <izvorni_sadrzaj>SHOE RESTORE j.d.o.o. za trgovinu i usluge</izvorni_sadrzaj>
    <derivirana_varijabla naziv="DomainObject.Predmet.ProtustrankaNazivFormated_1">SHOE RESTORE j.d.o.o. za trgovinu i usluge</derivirana_varijabla>
  </DomainObject.Predmet.ProtustrankaNazivFormated>
  <DomainObject.Predmet.ProtustrankaNazivFormatedOIB>
    <izvorni_sadrzaj>SHOE RESTORE j.d.o.o. za trgovinu i usluge, OIB 07026992953</izvorni_sadrzaj>
    <derivirana_varijabla naziv="DomainObject.Predmet.ProtustrankaNazivFormatedOIB_1">SHOE RESTORE j.d.o.o. za trgovinu i usluge, OIB 07026992953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SHOE RESTORE j.d.o.o. za trgovinu i usluge</item>
    </izvorni_sadrzaj>
    <derivirana_varijabla naziv="DomainObject.Predmet.ProtuStrankaListFormated_1">
      <item>SHOE RESTORE j.d.o.o. za trgovinu i usluge</item>
    </derivirana_varijabla>
  </DomainObject.Predmet.ProtuStrankaListFormated>
  <DomainObject.Predmet.ProtuStrankaListFormatedOIB>
    <izvorni_sadrzaj>
      <item>SHOE RESTORE j.d.o.o. za trgovinu i usluge, OIB 07026992953</item>
    </izvorni_sadrzaj>
    <derivirana_varijabla naziv="DomainObject.Predmet.ProtuStrankaListFormatedOIB_1">
      <item>SHOE RESTORE j.d.o.o. za trgovinu i usluge, OIB 07026992953</item>
    </derivirana_varijabla>
  </DomainObject.Predmet.ProtuStrankaListFormatedOIB>
  <DomainObject.Predmet.ProtuStrankaListFormatedWithAdress>
    <izvorni_sadrzaj>
      <item>SHOE RESTORE j.d.o.o. za trgovinu i usluge, Ilica 33, 10000 Zagreb</item>
    </izvorni_sadrzaj>
    <derivirana_varijabla naziv="DomainObject.Predmet.ProtuStrankaListFormatedWithAdress_1">
      <item>SHOE RESTORE j.d.o.o. za trgovinu i usluge, Ilica 33, 10000 Zagreb</item>
    </derivirana_varijabla>
  </DomainObject.Predmet.ProtuStrankaListFormatedWithAdress>
  <DomainObject.Predmet.ProtuStrankaListFormatedWithAdressOIB>
    <izvorni_sadrzaj>
      <item>SHOE RESTORE j.d.o.o. za trgovinu i usluge, OIB 07026992953, Ilica 33, 10000 Zagreb</item>
    </izvorni_sadrzaj>
    <derivirana_varijabla naziv="DomainObject.Predmet.ProtuStrankaListFormatedWithAdressOIB_1">
      <item>SHOE RESTORE j.d.o.o. za trgovinu i usluge, OIB 07026992953, Ilica 33, 10000 Zagreb</item>
    </derivirana_varijabla>
  </DomainObject.Predmet.ProtuStrankaListFormatedWithAdressOIB>
  <DomainObject.Predmet.ProtuStrankaListNazivFormated>
    <izvorni_sadrzaj>
      <item>SHOE RESTORE j.d.o.o. za trgovinu i usluge</item>
    </izvorni_sadrzaj>
    <derivirana_varijabla naziv="DomainObject.Predmet.ProtuStrankaListNazivFormated_1">
      <item>SHOE RESTORE j.d.o.o. za trgovinu i usluge</item>
    </derivirana_varijabla>
  </DomainObject.Predmet.ProtuStrankaListNazivFormated>
  <DomainObject.Predmet.ProtuStrankaListNazivFormatedOIB>
    <izvorni_sadrzaj>
      <item>SHOE RESTORE j.d.o.o. za trgovinu i usluge, OIB 07026992953</item>
    </izvorni_sadrzaj>
    <derivirana_varijabla naziv="DomainObject.Predmet.ProtuStrankaListNazivFormatedOIB_1">
      <item>SHOE RESTORE j.d.o.o. za trgovinu i usluge, OIB 07026992953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SHOE RESTORE j.d.o.o. za trgovinu i usluge</izvorni_sadrzaj>
    <derivirana_varijabla naziv="DomainObject.Predmet.ProtustrankaIDrugi_1">SHOE RESTORE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SHOE RESTORE j.d.o.o. za trgovinu i usluge, OIB 07026992953, Ilica 33, 10000 Zagreb</izvorni_sadrzaj>
    <derivirana_varijabla naziv="DomainObject.Predmet.ProtustrankaIDrugiAdressOIB_1">SHOE RESTORE j.d.o.o. za trgovinu i usluge, OIB 07026992953,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SHOE RESTORE j.d.o.o. za trgovinu i usluge</item>
      <item>Financijska agencija</item>
    </izvorni_sadrzaj>
    <derivirana_varijabla naziv="DomainObject.Predmet.SudioniciListNaziv_1">
      <item>SHOE RESTORE j.d.o.o. za trgovinu i usluge</item>
      <item>Financijska agencija</item>
    </derivirana_varijabla>
  </DomainObject.Predmet.SudioniciListNaziv>
  <DomainObject.Predmet.SudioniciListAdressOIB>
    <izvorni_sadrzaj>
      <item>SHOE RESTORE j.d.o.o. za trgovinu i usluge, OIB 07026992953, Ilica 33,10000 Zagreb</item>
      <item>Financijska agencija, OIB 85821130368, TRG SVIBANJSKIH ŽRTAVA 1995. 1,10000 Zagreb</item>
    </izvorni_sadrzaj>
    <derivirana_varijabla naziv="DomainObject.Predmet.SudioniciListAdressOIB_1">
      <item>SHOE RESTORE j.d.o.o. za trgovinu i usluge, OIB 07026992953, Ilica 33,10000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07026992953</item>
      <item>, OIB 85821130368</item>
    </izvorni_sadrzaj>
    <derivirana_varijabla naziv="DomainObject.Predmet.SudioniciListNazivOIB_1">
      <item>, OIB 07026992953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832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